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Pontypridd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Pontypridd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Pontypridd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Pontypridd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Pontypridd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Pontypridd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60.7% </w:t>
      </w:r>
      <w:r w:rsidRPr="004747BF">
        <w:rPr>
          <w:rFonts w:ascii="Libre Franklin Light" w:eastAsia="Times New Roman" w:hAnsi="Libre Franklin Light" w:cs="Calibri Light"/>
        </w:rPr>
        <w:t xml:space="preserve">of those respondents classified as PGSI 8+ in Pontypridd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Pontypridd is estimated to be </w:t>
      </w:r>
      <w:r w:rsidRPr="00773DF7">
        <w:rPr>
          <w:rFonts w:ascii="Libre Franklin Light" w:eastAsia="Times New Roman" w:hAnsi="Libre Franklin Light" w:cs="Calibri Light"/>
          <w:b/>
          <w:bCs/>
          <w:color w:val="C45911" w:themeColor="accent2" w:themeShade="BF"/>
        </w:rPr>
        <w:t xml:space="preserve">£1,664,951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Pontypridd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Pontypridd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Pontypridd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Pontypridd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Pontyprid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Pontypridd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Pontyprid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Pontypridd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Pontypridd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similar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Pontyprid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Pontypridd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Pontypridd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Pontypridd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59.3%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Pontypridd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Pontypridd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Pontypridd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£1,664,951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Pontypridd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£27,119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£560,843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£40,177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£11,300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£20,716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£1,004,796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£1,664,951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Pontypridd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Pontypridd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Pontypridd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Pontypridd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Pontypridd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Pontypridd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Pontypridd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Pontypridd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Pontypridd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Pontypridd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Pontypridd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Pontypridd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12096F6-3BB0-4F6B-8991-2F07C3B5E08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